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1E7F4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07143/028-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1E7F45" w:rsidRPr="001E7F4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1E7F45" w:rsidRPr="001E7F45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1E7F45" w:rsidRPr="001E7F45">
          <w:rPr>
            <w:rStyle w:val="aa"/>
          </w:rPr>
          <w:t xml:space="preserve"> 6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1E7F45" w:rsidRPr="001E7F45">
          <w:rPr>
            <w:u w:val="single"/>
          </w:rPr>
          <w:t xml:space="preserve"> 07143/028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1E7F45" w:rsidRPr="001E7F45">
          <w:rPr>
            <w:rStyle w:val="aa"/>
          </w:rPr>
          <w:t xml:space="preserve"> Медицинская </w:t>
        </w:r>
        <w:r w:rsidR="001E7F45" w:rsidRPr="001E7F45">
          <w:rPr>
            <w:u w:val="single"/>
          </w:rPr>
          <w:t xml:space="preserve">сестра процедурной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1E7F45" w:rsidRPr="001E7F45">
          <w:rPr>
            <w:rStyle w:val="aa"/>
          </w:rPr>
          <w:t xml:space="preserve"> 24275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1E7F45" w:rsidRPr="001E7F4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4359B0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6D012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E7F4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07143/028-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4359B0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4359B0" w:rsidRPr="00751B84">
            <w:rPr>
              <w:rStyle w:val="ad"/>
              <w:sz w:val="20"/>
              <w:szCs w:val="20"/>
            </w:rPr>
            <w:fldChar w:fldCharType="separate"/>
          </w:r>
          <w:r w:rsidR="001E7F45">
            <w:rPr>
              <w:rStyle w:val="ad"/>
              <w:noProof/>
              <w:sz w:val="20"/>
              <w:szCs w:val="20"/>
            </w:rPr>
            <w:t>1</w:t>
          </w:r>
          <w:r w:rsidR="004359B0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E7F45" w:rsidRPr="001E7F4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6 фтизиатрическое отделение"/>
    <w:docVar w:name="class" w:val="3.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16B57DFACE1446E8B2B3B93E41376AAD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8- Б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E64527FEA74C1F8C1C0690D0809B6D"/>
    <w:docVar w:name="rm_id" w:val="209"/>
    <w:docVar w:name="rm_name" w:val=" Медицинская сестра процедурной "/>
    <w:docVar w:name="rm_number" w:val=" 07143/028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E7F45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359B0"/>
    <w:rsid w:val="00444410"/>
    <w:rsid w:val="004A47AD"/>
    <w:rsid w:val="004C4DB2"/>
    <w:rsid w:val="004D2734"/>
    <w:rsid w:val="00506D53"/>
    <w:rsid w:val="005207DE"/>
    <w:rsid w:val="00522B23"/>
    <w:rsid w:val="00524233"/>
    <w:rsid w:val="00530AAA"/>
    <w:rsid w:val="0054120E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1389F"/>
    <w:rsid w:val="00A87B75"/>
    <w:rsid w:val="00A91908"/>
    <w:rsid w:val="00AA4551"/>
    <w:rsid w:val="00AA46ED"/>
    <w:rsid w:val="00AA4DCC"/>
    <w:rsid w:val="00AD14A4"/>
    <w:rsid w:val="00AD724D"/>
    <w:rsid w:val="00AD7C32"/>
    <w:rsid w:val="00AE58AB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DE24EC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159D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2016-10-17T11:40:00Z</dcterms:created>
  <dcterms:modified xsi:type="dcterms:W3CDTF">2016-10-18T09:20:00Z</dcterms:modified>
</cp:coreProperties>
</file>